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E0FC6" w14:textId="77777777" w:rsidR="00E840C3" w:rsidRPr="00E840C3" w:rsidRDefault="00E840C3" w:rsidP="00E840C3">
      <w:pPr>
        <w:rPr>
          <w:sz w:val="2"/>
          <w:szCs w:val="2"/>
        </w:rPr>
      </w:pPr>
    </w:p>
    <w:sdt>
      <w:sdtPr>
        <w:alias w:val="swiCurrentDate"/>
        <w:tag w:val="swiCurrentDate"/>
        <w:id w:val="-631014147"/>
        <w:placeholder>
          <w:docPart w:val="04287151DE2F4D52B0BF1AACAA4487E0"/>
        </w:placeholder>
        <w:date w:fullDate="2026-06-30T00:00:00Z">
          <w:dateFormat w:val="MMMM d, yyyy"/>
          <w:lid w:val="en-US"/>
          <w:storeMappedDataAs w:val="dateTime"/>
          <w:calendar w:val="gregorian"/>
        </w:date>
      </w:sdtPr>
      <w:sdtContent>
        <w:p w14:paraId="07EFF1E1" w14:textId="6C6B83C4" w:rsidR="0028327D" w:rsidRPr="003661FA" w:rsidRDefault="001C153E" w:rsidP="004B1A00">
          <w:pPr>
            <w:pStyle w:val="LetterDate"/>
          </w:pPr>
          <w:r>
            <w:t>June 30, 2026</w:t>
          </w:r>
        </w:p>
      </w:sdtContent>
    </w:sdt>
    <w:sdt>
      <w:sdtPr>
        <w:rPr>
          <w:vanish/>
        </w:rPr>
        <w:alias w:val="Delivery"/>
        <w:tag w:val="Delivery"/>
        <w:id w:val="2078246770"/>
        <w:placeholder>
          <w:docPart w:val="3BA81AC060A0497DBFDF54BDFC289D8C"/>
        </w:placeholder>
        <w:comboBox/>
      </w:sdtPr>
      <w:sdtContent>
        <w:p w14:paraId="1B1EFB24" w14:textId="77777777" w:rsidR="0028327D" w:rsidRPr="003661FA" w:rsidRDefault="003661FA">
          <w:pPr>
            <w:pStyle w:val="DeliveryPhrase"/>
            <w:rPr>
              <w:vanish/>
            </w:rPr>
          </w:pPr>
          <w:r w:rsidRPr="003661FA">
            <w:rPr>
              <w:vanish/>
            </w:rPr>
            <w:t xml:space="preserve"> </w:t>
          </w:r>
        </w:p>
      </w:sdtContent>
    </w:sdt>
    <w:p w14:paraId="0E95429D" w14:textId="77777777" w:rsidR="008910DD" w:rsidRPr="003661FA" w:rsidRDefault="003661FA" w:rsidP="00AE14C5">
      <w:pPr>
        <w:pStyle w:val="Addressee"/>
      </w:pPr>
      <w:bookmarkStart w:id="0" w:name="To"/>
      <w:r>
        <w:t>Ms. Sallie Tanner</w:t>
      </w:r>
      <w:r>
        <w:br/>
        <w:t>Executive Secretary</w:t>
      </w:r>
      <w:r>
        <w:br/>
        <w:t>Georgia Public Service Commission</w:t>
      </w:r>
      <w:r>
        <w:br/>
        <w:t>244 Washington Street, SW</w:t>
      </w:r>
      <w:r>
        <w:br/>
        <w:t>Atlanta, Georgia 30334</w:t>
      </w:r>
    </w:p>
    <w:bookmarkEnd w:id="0"/>
    <w:p w14:paraId="0F292CCC" w14:textId="77777777" w:rsidR="00864484" w:rsidRDefault="00864484" w:rsidP="00864484"/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0"/>
        <w:gridCol w:w="8640"/>
      </w:tblGrid>
      <w:tr w:rsidR="003661FA" w:rsidRPr="00CE3D8F" w14:paraId="6B465545" w14:textId="77777777" w:rsidTr="00DA1B66">
        <w:tc>
          <w:tcPr>
            <w:tcW w:w="720" w:type="dxa"/>
          </w:tcPr>
          <w:p w14:paraId="39A84495" w14:textId="77777777" w:rsidR="003661FA" w:rsidRPr="00CE3D8F" w:rsidRDefault="003661FA" w:rsidP="00DA1B66">
            <w:pPr>
              <w:pStyle w:val="Reline"/>
            </w:pPr>
            <w:bookmarkStart w:id="1" w:name="ReType"/>
            <w:r w:rsidRPr="00CE3D8F">
              <w:t>Re:</w:t>
            </w:r>
          </w:p>
        </w:tc>
        <w:tc>
          <w:tcPr>
            <w:tcW w:w="8640" w:type="dxa"/>
          </w:tcPr>
          <w:p w14:paraId="075BE3FF" w14:textId="7A40A424" w:rsidR="003661FA" w:rsidRPr="003661FA" w:rsidRDefault="009C458A" w:rsidP="009C458A">
            <w:pPr>
              <w:pStyle w:val="Reline"/>
              <w:jc w:val="both"/>
            </w:pPr>
            <w:bookmarkStart w:id="2" w:name="Re"/>
            <w:bookmarkEnd w:id="2"/>
            <w:r>
              <w:t>Georgia Power Company’s Application for the Certification of Capacity from the 2029-2031 All-Source RFP, Docket No. 56298; and Georgia Power Company’s Application for the Certification of Capacity Supplemental Resources, Docket No. 56310</w:t>
            </w:r>
            <w:r w:rsidR="003661FA" w:rsidRPr="003661FA">
              <w:fldChar w:fldCharType="begin"/>
            </w:r>
            <w:r w:rsidR="003661FA" w:rsidRPr="003661FA">
              <w:instrText xml:space="preserve"> \swibookmark "Re" </w:instrText>
            </w:r>
            <w:r w:rsidR="003661FA" w:rsidRPr="003661FA">
              <w:fldChar w:fldCharType="end"/>
            </w:r>
          </w:p>
        </w:tc>
      </w:tr>
    </w:tbl>
    <w:bookmarkEnd w:id="1"/>
    <w:p w14:paraId="04423BA5" w14:textId="77777777" w:rsidR="00225F22" w:rsidRPr="003661FA" w:rsidRDefault="00E519E6" w:rsidP="00B165F9">
      <w:pPr>
        <w:pStyle w:val="Reline"/>
      </w:pPr>
      <w:r w:rsidRPr="003661FA">
        <w:t xml:space="preserve"> </w:t>
      </w:r>
    </w:p>
    <w:p w14:paraId="7BF6DAEA" w14:textId="6410049F" w:rsidR="0028327D" w:rsidRPr="003661FA" w:rsidRDefault="003661FA">
      <w:pPr>
        <w:pStyle w:val="Salutation"/>
      </w:pPr>
      <w:bookmarkStart w:id="3" w:name="Salutation"/>
      <w:r>
        <w:t>Dear Ms. Tanner:</w:t>
      </w:r>
      <w:r w:rsidR="00B640E0" w:rsidRPr="003661FA">
        <w:t xml:space="preserve"> </w:t>
      </w:r>
    </w:p>
    <w:bookmarkEnd w:id="3"/>
    <w:p w14:paraId="1053DA3E" w14:textId="2D6B547E" w:rsidR="00AE5637" w:rsidRDefault="00AE5637" w:rsidP="00A317AE">
      <w:pPr>
        <w:pStyle w:val="BodyText"/>
        <w:jc w:val="both"/>
        <w:rPr>
          <w:lang w:val="en-US"/>
        </w:rPr>
      </w:pPr>
      <w:r>
        <w:rPr>
          <w:lang w:val="en-US"/>
        </w:rPr>
        <w:t>On December 30, 2025, the Georgia Public Service Commission (“Commission”) issued its Order Adopting Stipulation and Granting Certification of Capacity from the 2029-2031 All-Source RFP and Supplemental Resources for 2028-2031 Capacity (“All-Source Certification Order”). Pursuant to Paragraph 8 of the Stipulation approved in the All-Source Certification Order, Georgia Power Company (“Georgia Power” or the “Company”) and the Commission Public Interest Advocacy Staff (“PIA Staff”)</w:t>
      </w:r>
      <w:r>
        <w:rPr>
          <w:lang w:val="en-US"/>
        </w:rPr>
        <w:t xml:space="preserve"> </w:t>
      </w:r>
      <w:r>
        <w:rPr>
          <w:lang w:val="en-US"/>
        </w:rPr>
        <w:t>agreed to work collaboratively to investigate the potential benefits of load flexibility.</w:t>
      </w:r>
    </w:p>
    <w:p w14:paraId="2B0E2D3E" w14:textId="23DFA87A" w:rsidR="006F5850" w:rsidRDefault="009E2859" w:rsidP="00A317AE">
      <w:pPr>
        <w:pStyle w:val="BodyText"/>
        <w:jc w:val="both"/>
        <w:rPr>
          <w:lang w:val="en-US"/>
        </w:rPr>
      </w:pPr>
      <w:r>
        <w:rPr>
          <w:lang w:val="en-US"/>
        </w:rPr>
        <w:t xml:space="preserve">Enclosed for filing is the </w:t>
      </w:r>
      <w:r w:rsidRPr="009E2859">
        <w:rPr>
          <w:iCs/>
          <w:lang w:val="en-US"/>
        </w:rPr>
        <w:t>Compliance Report</w:t>
      </w:r>
      <w:r w:rsidR="0088687D">
        <w:rPr>
          <w:iCs/>
          <w:lang w:val="en-US"/>
        </w:rPr>
        <w:t>,</w:t>
      </w:r>
      <w:r>
        <w:rPr>
          <w:iCs/>
          <w:lang w:val="en-US"/>
        </w:rPr>
        <w:t xml:space="preserve"> which</w:t>
      </w:r>
      <w:r w:rsidRPr="009E2859">
        <w:rPr>
          <w:iCs/>
          <w:lang w:val="en-US"/>
        </w:rPr>
        <w:t xml:space="preserve"> describes </w:t>
      </w:r>
      <w:r w:rsidR="0088687D">
        <w:rPr>
          <w:iCs/>
          <w:lang w:val="en-US"/>
        </w:rPr>
        <w:t xml:space="preserve">the </w:t>
      </w:r>
      <w:r w:rsidRPr="009E2859">
        <w:rPr>
          <w:iCs/>
          <w:lang w:val="en-US"/>
        </w:rPr>
        <w:t>steps</w:t>
      </w:r>
      <w:r>
        <w:rPr>
          <w:iCs/>
          <w:lang w:val="en-US"/>
        </w:rPr>
        <w:t xml:space="preserve"> Georgia Power </w:t>
      </w:r>
      <w:r w:rsidRPr="009E2859">
        <w:rPr>
          <w:iCs/>
          <w:lang w:val="en-US"/>
        </w:rPr>
        <w:t xml:space="preserve">and PIA Staff have taken to comply with </w:t>
      </w:r>
      <w:r>
        <w:rPr>
          <w:iCs/>
          <w:lang w:val="en-US"/>
        </w:rPr>
        <w:t>the</w:t>
      </w:r>
      <w:r w:rsidRPr="009E2859">
        <w:rPr>
          <w:iCs/>
          <w:lang w:val="en-US"/>
        </w:rPr>
        <w:t xml:space="preserve"> requirements of the </w:t>
      </w:r>
      <w:r w:rsidR="00DF2134">
        <w:rPr>
          <w:iCs/>
          <w:lang w:val="en-US"/>
        </w:rPr>
        <w:t xml:space="preserve">All-Source Certification </w:t>
      </w:r>
      <w:r w:rsidRPr="009E2859">
        <w:rPr>
          <w:iCs/>
          <w:lang w:val="en-US"/>
        </w:rPr>
        <w:t>Order</w:t>
      </w:r>
      <w:r>
        <w:rPr>
          <w:iCs/>
          <w:lang w:val="en-US"/>
        </w:rPr>
        <w:t>.</w:t>
      </w:r>
    </w:p>
    <w:p w14:paraId="1AFCF327" w14:textId="0742C02C" w:rsidR="00D517A7" w:rsidRDefault="000D1E2B" w:rsidP="00A317AE">
      <w:pPr>
        <w:pStyle w:val="BodyText"/>
        <w:jc w:val="both"/>
        <w:rPr>
          <w:lang w:val="en"/>
        </w:rPr>
      </w:pPr>
      <w:r>
        <w:rPr>
          <w:lang w:val="en-US"/>
        </w:rPr>
        <w:t>If you have any questions regarding this filing, please call me at (</w:t>
      </w:r>
      <w:r w:rsidRPr="000D1E2B">
        <w:rPr>
          <w:lang w:val="en"/>
        </w:rPr>
        <w:t>40</w:t>
      </w:r>
      <w:r>
        <w:rPr>
          <w:lang w:val="en"/>
        </w:rPr>
        <w:t>4)</w:t>
      </w:r>
      <w:r w:rsidR="00FB2DFC">
        <w:rPr>
          <w:lang w:val="en"/>
        </w:rPr>
        <w:t xml:space="preserve"> </w:t>
      </w:r>
      <w:r w:rsidRPr="000D1E2B">
        <w:rPr>
          <w:lang w:val="en"/>
        </w:rPr>
        <w:t>885</w:t>
      </w:r>
      <w:r>
        <w:rPr>
          <w:lang w:val="en"/>
        </w:rPr>
        <w:t>-</w:t>
      </w:r>
      <w:r w:rsidRPr="000D1E2B">
        <w:rPr>
          <w:lang w:val="en"/>
        </w:rPr>
        <w:t>3475</w:t>
      </w:r>
      <w:r>
        <w:rPr>
          <w:lang w:val="en"/>
        </w:rPr>
        <w:t>.</w:t>
      </w:r>
    </w:p>
    <w:p w14:paraId="38944870" w14:textId="77777777" w:rsidR="000D1E2B" w:rsidRPr="003661FA" w:rsidRDefault="000D1E2B" w:rsidP="00A317AE">
      <w:pPr>
        <w:pStyle w:val="BodyText"/>
        <w:jc w:val="both"/>
        <w:rPr>
          <w:lang w:val="en-US"/>
        </w:rPr>
      </w:pPr>
    </w:p>
    <w:sdt>
      <w:sdtPr>
        <w:alias w:val="Closing"/>
        <w:tag w:val="Closing"/>
        <w:id w:val="-1159065676"/>
        <w:placeholder>
          <w:docPart w:val="043F98EF664B413CAF2FBEB8B4A192E7"/>
        </w:placeholder>
        <w:comboBox>
          <w:listItem w:displayText="Best regards," w:value="Best regards,"/>
          <w:listItem w:displayText="Best wishes," w:value="Best wishes,"/>
          <w:listItem w:displayText="Cordially," w:value="Cordially,"/>
          <w:listItem w:displayText="Regards," w:value="Regards,"/>
          <w:listItem w:displayText="Respectfully submitted," w:value="Respectfully submitted,"/>
          <w:listItem w:displayText="Respectfully yours," w:value="Respectfully yours,"/>
          <w:listItem w:displayText="Sincerely yours," w:value="Sincerely yours,"/>
          <w:listItem w:displayText="Sincerely," w:value="Sincerely,"/>
          <w:listItem w:displayText="Very truly yours," w:value="Very truly yours,"/>
        </w:comboBox>
      </w:sdtPr>
      <w:sdtContent>
        <w:p w14:paraId="0C739D61" w14:textId="010DEEF4" w:rsidR="0028327D" w:rsidRPr="00D517A7" w:rsidRDefault="003661FA" w:rsidP="00D517A7">
          <w:pPr>
            <w:pStyle w:val="Closing"/>
            <w:ind w:left="3600" w:firstLine="720"/>
          </w:pPr>
          <w:r w:rsidRPr="00D517A7">
            <w:t>Best regards,</w:t>
          </w:r>
        </w:p>
      </w:sdtContent>
    </w:sdt>
    <w:p w14:paraId="3F484A89" w14:textId="0AD4A1CF" w:rsidR="0028327D" w:rsidRPr="003661FA" w:rsidRDefault="003661FA" w:rsidP="00D517A7">
      <w:pPr>
        <w:pStyle w:val="SignerNames"/>
        <w:spacing w:before="720"/>
        <w:ind w:left="3600" w:firstLine="720"/>
      </w:pPr>
      <w:bookmarkStart w:id="4" w:name="ckbByLine"/>
      <w:bookmarkStart w:id="5" w:name="From"/>
      <w:bookmarkEnd w:id="4"/>
      <w:r>
        <w:t>Steven J. Hewitson</w:t>
      </w:r>
      <w:bookmarkStart w:id="6" w:name="Initials"/>
      <w:bookmarkEnd w:id="5"/>
      <w:bookmarkEnd w:id="6"/>
    </w:p>
    <w:sectPr w:rsidR="0028327D" w:rsidRPr="003661FA" w:rsidSect="00457A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2304" w:right="1440" w:bottom="1440" w:left="1440" w:header="720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E2547" w14:textId="77777777" w:rsidR="0088446B" w:rsidRDefault="0088446B">
      <w:r>
        <w:separator/>
      </w:r>
    </w:p>
  </w:endnote>
  <w:endnote w:type="continuationSeparator" w:id="0">
    <w:p w14:paraId="19F16D5D" w14:textId="77777777" w:rsidR="0088446B" w:rsidRDefault="00884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E94B0" w14:textId="77777777" w:rsidR="00975B23" w:rsidRDefault="00975B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1C7C4" w14:textId="77777777" w:rsidR="00457A5A" w:rsidRDefault="00457A5A">
    <w:pPr>
      <w:pStyle w:val="Footer"/>
    </w:pPr>
  </w:p>
  <w:p w14:paraId="6C330F2A" w14:textId="4ABA5042" w:rsidR="003661FA" w:rsidRDefault="00457A5A" w:rsidP="00457A5A">
    <w:pPr>
      <w:pStyle w:val="Footer"/>
    </w:pPr>
    <w:r>
      <w:rPr>
        <w:sz w:val="16"/>
      </w:rPr>
      <w:fldChar w:fldCharType="begin"/>
    </w:r>
    <w:r>
      <w:rPr>
        <w:sz w:val="16"/>
      </w:rPr>
      <w:instrText xml:space="preserve"> </w:instrText>
    </w:r>
    <w:r w:rsidRPr="00457A5A">
      <w:rPr>
        <w:sz w:val="16"/>
      </w:rPr>
      <w:instrText>IF "</w:instrText>
    </w:r>
    <w:r w:rsidRPr="00457A5A">
      <w:rPr>
        <w:sz w:val="16"/>
      </w:rPr>
      <w:fldChar w:fldCharType="begin"/>
    </w:r>
    <w:r w:rsidRPr="00457A5A">
      <w:rPr>
        <w:sz w:val="16"/>
      </w:rPr>
      <w:instrText xml:space="preserve"> DOCVARIABLE "SWDocIDLocation" </w:instrText>
    </w:r>
    <w:r w:rsidRPr="00457A5A">
      <w:rPr>
        <w:sz w:val="16"/>
      </w:rPr>
      <w:fldChar w:fldCharType="separate"/>
    </w:r>
    <w:r w:rsidR="00975B23">
      <w:rPr>
        <w:sz w:val="16"/>
      </w:rPr>
      <w:instrText>1</w:instrText>
    </w:r>
    <w:r w:rsidRPr="00457A5A">
      <w:rPr>
        <w:sz w:val="16"/>
      </w:rPr>
      <w:fldChar w:fldCharType="end"/>
    </w:r>
    <w:r w:rsidRPr="00457A5A">
      <w:rPr>
        <w:sz w:val="16"/>
      </w:rPr>
      <w:instrText>" = "1" "</w:instrText>
    </w:r>
    <w:r w:rsidRPr="00457A5A">
      <w:rPr>
        <w:sz w:val="16"/>
      </w:rPr>
      <w:fldChar w:fldCharType="begin"/>
    </w:r>
    <w:r w:rsidRPr="00457A5A">
      <w:rPr>
        <w:sz w:val="16"/>
      </w:rPr>
      <w:instrText xml:space="preserve"> DOCPROPERTY "SWDocID" </w:instrText>
    </w:r>
    <w:r w:rsidRPr="00457A5A">
      <w:rPr>
        <w:sz w:val="16"/>
      </w:rPr>
      <w:fldChar w:fldCharType="separate"/>
    </w:r>
    <w:r w:rsidR="00975B23">
      <w:rPr>
        <w:sz w:val="16"/>
      </w:rPr>
      <w:instrText>328069879v2</w:instrText>
    </w:r>
    <w:r w:rsidRPr="00457A5A">
      <w:rPr>
        <w:sz w:val="16"/>
      </w:rPr>
      <w:fldChar w:fldCharType="end"/>
    </w:r>
    <w:r w:rsidRPr="00457A5A">
      <w:rPr>
        <w:sz w:val="16"/>
      </w:rPr>
      <w:instrText>" ""</w:instrText>
    </w:r>
    <w:r>
      <w:rPr>
        <w:sz w:val="16"/>
      </w:rPr>
      <w:instrText xml:space="preserve"> </w:instrText>
    </w:r>
    <w:r>
      <w:rPr>
        <w:sz w:val="16"/>
      </w:rPr>
      <w:fldChar w:fldCharType="separate"/>
    </w:r>
    <w:r w:rsidR="00975B23">
      <w:rPr>
        <w:noProof/>
        <w:sz w:val="16"/>
      </w:rPr>
      <w:t>328069879v2</w:t>
    </w:r>
    <w:r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65D34" w14:textId="77777777" w:rsidR="00975B23" w:rsidRDefault="00975B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14639" w14:textId="77777777" w:rsidR="0088446B" w:rsidRDefault="0088446B">
      <w:r>
        <w:separator/>
      </w:r>
    </w:p>
  </w:footnote>
  <w:footnote w:type="continuationSeparator" w:id="0">
    <w:p w14:paraId="15249C6E" w14:textId="77777777" w:rsidR="0088446B" w:rsidRDefault="00884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AFAA0" w14:textId="77777777" w:rsidR="00975B23" w:rsidRDefault="00975B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50C65" w14:textId="33D2C6A7" w:rsidR="005C0D9C" w:rsidRPr="003661FA" w:rsidRDefault="006D0D9A" w:rsidP="006D0D9A">
    <w:pPr>
      <w:pStyle w:val="HeaderDeliveryPhrase"/>
      <w:rPr>
        <w:vanish/>
      </w:rPr>
    </w:pPr>
    <w:r w:rsidRPr="003661FA">
      <w:rPr>
        <w:vanish/>
      </w:rPr>
      <w:fldChar w:fldCharType="begin"/>
    </w:r>
    <w:r w:rsidRPr="003661FA">
      <w:rPr>
        <w:vanish/>
      </w:rPr>
      <w:instrText xml:space="preserve"> STYLEREF  "Delivery Phrase"  \* MERGEFORMAT </w:instrText>
    </w:r>
    <w:r w:rsidRPr="003661FA">
      <w:rPr>
        <w:vanish/>
      </w:rPr>
      <w:fldChar w:fldCharType="end"/>
    </w:r>
    <w:bookmarkStart w:id="7" w:name="ckbDeliveryHeader"/>
    <w:bookmarkEnd w:id="7"/>
  </w:p>
  <w:p w14:paraId="0319335F" w14:textId="77777777" w:rsidR="005C0D9C" w:rsidRPr="003661FA" w:rsidRDefault="003661FA">
    <w:pPr>
      <w:pStyle w:val="Header"/>
      <w:rPr>
        <w:b/>
      </w:rPr>
    </w:pPr>
    <w:bookmarkStart w:id="8" w:name="ToInHeader"/>
    <w:r>
      <w:rPr>
        <w:b/>
      </w:rPr>
      <w:t>Ms. Sallie Tanner</w:t>
    </w:r>
    <w:bookmarkEnd w:id="8"/>
  </w:p>
  <w:p w14:paraId="78D46B38" w14:textId="1D1BEAEB" w:rsidR="005C0D9C" w:rsidRPr="00A9049A" w:rsidRDefault="009E2859" w:rsidP="004F4900">
    <w:pPr>
      <w:pStyle w:val="Header"/>
    </w:pPr>
    <w:fldSimple w:instr=" STYLEREF &quot;Letter Date&quot; \* MERGEFORMAT ">
      <w:r w:rsidR="00AE5637">
        <w:rPr>
          <w:noProof/>
        </w:rPr>
        <w:t>June 30, 2026</w:t>
      </w:r>
    </w:fldSimple>
  </w:p>
  <w:p w14:paraId="08224DE4" w14:textId="77777777" w:rsidR="005C0D9C" w:rsidRDefault="00942557">
    <w:pPr>
      <w:pStyle w:val="Header"/>
      <w:spacing w:after="480"/>
    </w:pPr>
    <w:r w:rsidRPr="00A9049A">
      <w:t xml:space="preserve">Page </w:t>
    </w:r>
    <w:r w:rsidRPr="00A9049A">
      <w:fldChar w:fldCharType="begin"/>
    </w:r>
    <w:r w:rsidRPr="00A9049A">
      <w:instrText xml:space="preserve"> PAGE \* MERGEFORMAT </w:instrText>
    </w:r>
    <w:r w:rsidRPr="00A9049A">
      <w:fldChar w:fldCharType="separate"/>
    </w:r>
    <w:r w:rsidRPr="00A9049A">
      <w:rPr>
        <w:noProof/>
      </w:rPr>
      <w:t>2</w:t>
    </w:r>
    <w:r w:rsidRPr="00A9049A">
      <w:fldChar w:fldCharType="end"/>
    </w:r>
    <w:r w:rsidR="0011748E">
      <w:rPr>
        <w:noProof/>
      </w:rPr>
      <w:drawing>
        <wp:anchor distT="0" distB="0" distL="114300" distR="114300" simplePos="0" relativeHeight="251668480" behindDoc="0" locked="0" layoutInCell="1" allowOverlap="1" wp14:anchorId="7DDDFB39" wp14:editId="47FBA860">
          <wp:simplePos x="0" y="0"/>
          <wp:positionH relativeFrom="rightMargin">
            <wp:posOffset>-1325880</wp:posOffset>
          </wp:positionH>
          <wp:positionV relativeFrom="page">
            <wp:posOffset>320040</wp:posOffset>
          </wp:positionV>
          <wp:extent cx="1326264" cy="438912"/>
          <wp:effectExtent l="0" t="0" r="7620" b="0"/>
          <wp:wrapNone/>
          <wp:docPr id="2117186095" name="Picture 2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7186095" name="Picture 2" descr="A close-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6264" cy="438912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000000">
      <w:rPr>
        <w:noProof/>
      </w:rPr>
      <w:pict w14:anchorId="1C774FA8">
        <v:line id="Straight Connector 7" o:spid="_x0000_s1032" style="position:absolute;z-index:251666432;visibility:visible;mso-wrap-distance-top:-3e-5mm;mso-wrap-distance-bottom:-3e-5mm;mso-position-horizontal-relative:page;mso-position-vertical-relative:page;mso-width-relative:margin" from="72.7pt,96.5pt" to="540.7pt,96.5pt" strokecolor="#0091da" strokeweight=".5pt">
          <v:stroke joinstyle="miter"/>
          <o:lock v:ext="edit" shapetype="f"/>
          <w10:wrap anchorx="page" anchory="page"/>
        </v:lin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B3296" w14:textId="77777777" w:rsidR="00D16597" w:rsidRDefault="00000000" w:rsidP="00D16597">
    <w:pPr>
      <w:pStyle w:val="Header"/>
      <w:spacing w:after="1320"/>
    </w:pPr>
    <w:r>
      <w:rPr>
        <w:noProof/>
      </w:rPr>
      <w:pict w14:anchorId="28379F46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margin-left:1in;margin-top:30pt;width:324pt;height:66.25pt;z-index:251660288;visibility:visible;mso-position-horizontal-relative:page;mso-position-vertical-relative:page" filled="f" stroked="f">
          <v:textbox style="mso-next-textbox:#Text Box 2" inset="0,0,0,0">
            <w:txbxContent>
              <w:p w14:paraId="43F6DE81" w14:textId="77777777" w:rsidR="005C0D9C" w:rsidRPr="00AA7992" w:rsidRDefault="005C0D9C" w:rsidP="00E36003">
                <w:pPr>
                  <w:pStyle w:val="HeaderLtrhead"/>
                </w:pPr>
                <w:r>
                  <w:t>Troutman Pepper Locke LLP</w:t>
                </w:r>
              </w:p>
              <w:p w14:paraId="70C2D872" w14:textId="77777777" w:rsidR="0028327D" w:rsidRPr="003661FA" w:rsidRDefault="003661FA" w:rsidP="00E36003">
                <w:pPr>
                  <w:pStyle w:val="HeaderLtrhead"/>
                </w:pPr>
                <w:bookmarkStart w:id="9" w:name="swiOFStreetHorizontal"/>
                <w:r>
                  <w:t>Bank of America Plaza, 600 Peachtree Street NE, Suite 3000</w:t>
                </w:r>
                <w:bookmarkEnd w:id="9"/>
              </w:p>
              <w:p w14:paraId="7DF68898" w14:textId="77777777" w:rsidR="005C0D9C" w:rsidRPr="003661FA" w:rsidRDefault="003661FA" w:rsidP="00E36003">
                <w:pPr>
                  <w:pStyle w:val="HeaderLtrhead"/>
                </w:pPr>
                <w:bookmarkStart w:id="10" w:name="swiOFAutoCityStateZipCountryHoriz"/>
                <w:r>
                  <w:t>Atlanta, GA 30308</w:t>
                </w:r>
                <w:bookmarkEnd w:id="10"/>
              </w:p>
              <w:p w14:paraId="75E320BB" w14:textId="77777777" w:rsidR="00E36003" w:rsidRPr="00726D57" w:rsidRDefault="00E36003" w:rsidP="00E36003">
                <w:pPr>
                  <w:pStyle w:val="HeaderLtrhead"/>
                </w:pPr>
              </w:p>
              <w:p w14:paraId="256BAD55" w14:textId="77777777" w:rsidR="005C0D9C" w:rsidRPr="008A10B3" w:rsidRDefault="00942557" w:rsidP="00E36003">
                <w:pPr>
                  <w:pStyle w:val="HeaderLtrhead"/>
                </w:pPr>
                <w:r>
                  <w:t>troutman</w:t>
                </w:r>
                <w:r w:rsidRPr="008A10B3">
                  <w:t>.com</w:t>
                </w:r>
              </w:p>
              <w:p w14:paraId="2EE5520C" w14:textId="77777777" w:rsidR="005C0D9C" w:rsidRPr="00B06E69" w:rsidRDefault="005C0D9C" w:rsidP="009B4696">
                <w:pPr>
                  <w:spacing w:line="264" w:lineRule="auto"/>
                  <w:jc w:val="right"/>
                  <w:rPr>
                    <w:szCs w:val="13"/>
                  </w:rPr>
                </w:pPr>
              </w:p>
            </w:txbxContent>
          </v:textbox>
          <w10:wrap anchorx="page" anchory="page"/>
          <w10:anchorlock/>
        </v:shape>
      </w:pic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675"/>
      <w:gridCol w:w="4675"/>
    </w:tblGrid>
    <w:tr w:rsidR="00D16597" w14:paraId="023A3CC0" w14:textId="77777777" w:rsidTr="00842A57">
      <w:trPr>
        <w:trHeight w:val="1152"/>
      </w:trPr>
      <w:tc>
        <w:tcPr>
          <w:tcW w:w="4675" w:type="dxa"/>
        </w:tcPr>
        <w:p w14:paraId="59F072A4" w14:textId="77777777" w:rsidR="003661FA" w:rsidRPr="003661FA" w:rsidRDefault="003661FA" w:rsidP="003018D8">
          <w:pPr>
            <w:pStyle w:val="HeaderAuthorDetails"/>
            <w:rPr>
              <w:b/>
            </w:rPr>
          </w:pPr>
          <w:bookmarkStart w:id="11" w:name="FromDetails"/>
          <w:r w:rsidRPr="003661FA">
            <w:rPr>
              <w:b/>
            </w:rPr>
            <w:t>Steven J. Hewitson</w:t>
          </w:r>
        </w:p>
        <w:p w14:paraId="786AE8B9" w14:textId="77777777" w:rsidR="003661FA" w:rsidRPr="003661FA" w:rsidRDefault="003661FA" w:rsidP="003018D8">
          <w:pPr>
            <w:pStyle w:val="HeaderAuthorDetails"/>
            <w:rPr>
              <w:vanish/>
            </w:rPr>
          </w:pPr>
          <w:r w:rsidRPr="003661FA">
            <w:rPr>
              <w:vanish/>
            </w:rPr>
            <w:t>Finance Partner</w:t>
          </w:r>
        </w:p>
        <w:p w14:paraId="386EF7AB" w14:textId="77777777" w:rsidR="003661FA" w:rsidRPr="003661FA" w:rsidRDefault="003661FA" w:rsidP="003018D8">
          <w:pPr>
            <w:pStyle w:val="HeaderAuthorDetails"/>
            <w:rPr>
              <w:vanish/>
            </w:rPr>
          </w:pPr>
          <w:r w:rsidRPr="003661FA">
            <w:rPr>
              <w:vanish/>
            </w:rPr>
            <w:t>D 404.885.3475</w:t>
          </w:r>
        </w:p>
        <w:p w14:paraId="14203BB5" w14:textId="77777777" w:rsidR="003661FA" w:rsidRPr="003661FA" w:rsidRDefault="003661FA" w:rsidP="003018D8">
          <w:pPr>
            <w:pStyle w:val="HeaderAuthorDetails"/>
            <w:rPr>
              <w:vanish/>
            </w:rPr>
          </w:pPr>
          <w:r w:rsidRPr="003661FA">
            <w:rPr>
              <w:vanish/>
            </w:rPr>
            <w:t>F 404.962.6586</w:t>
          </w:r>
        </w:p>
        <w:p w14:paraId="339F4767" w14:textId="77777777" w:rsidR="003661FA" w:rsidRPr="003661FA" w:rsidRDefault="003661FA" w:rsidP="003018D8">
          <w:pPr>
            <w:pStyle w:val="HeaderAuthorDetails"/>
          </w:pPr>
          <w:r w:rsidRPr="003661FA">
            <w:t>steven.hewitson@troutman.com</w:t>
          </w:r>
        </w:p>
        <w:p w14:paraId="0082FA30" w14:textId="77777777" w:rsidR="000B0C5E" w:rsidRPr="003661FA" w:rsidRDefault="003661FA" w:rsidP="003018D8">
          <w:pPr>
            <w:pStyle w:val="HeaderAuthorDetails"/>
            <w:rPr>
              <w:vanish/>
            </w:rPr>
          </w:pPr>
          <w:r w:rsidRPr="003661FA">
            <w:rPr>
              <w:vanish/>
            </w:rPr>
            <w:t>Admitted in: Florida, Georgia</w:t>
          </w:r>
          <w:bookmarkEnd w:id="11"/>
        </w:p>
      </w:tc>
      <w:tc>
        <w:tcPr>
          <w:tcW w:w="4675" w:type="dxa"/>
        </w:tcPr>
        <w:p w14:paraId="3BC4A6A8" w14:textId="77777777" w:rsidR="00D16597" w:rsidRDefault="00D16597" w:rsidP="001B6195">
          <w:pPr>
            <w:pStyle w:val="HeaderAuthorDetails"/>
            <w:jc w:val="right"/>
          </w:pPr>
        </w:p>
      </w:tc>
    </w:tr>
  </w:tbl>
  <w:p w14:paraId="0F3935CB" w14:textId="77777777" w:rsidR="00D16597" w:rsidRPr="00726D57" w:rsidRDefault="0011748E" w:rsidP="00842A57">
    <w:pPr>
      <w:pStyle w:val="Header"/>
    </w:pPr>
    <w:r>
      <w:rPr>
        <w:noProof/>
      </w:rPr>
      <w:drawing>
        <wp:anchor distT="0" distB="0" distL="114300" distR="114300" simplePos="0" relativeHeight="251667456" behindDoc="0" locked="0" layoutInCell="1" allowOverlap="1" wp14:anchorId="78E5FF97" wp14:editId="2A8B48C8">
          <wp:simplePos x="0" y="0"/>
          <wp:positionH relativeFrom="rightMargin">
            <wp:posOffset>-1673225</wp:posOffset>
          </wp:positionH>
          <wp:positionV relativeFrom="page">
            <wp:posOffset>320040</wp:posOffset>
          </wp:positionV>
          <wp:extent cx="1691640" cy="557784"/>
          <wp:effectExtent l="0" t="0" r="3810" b="0"/>
          <wp:wrapNone/>
          <wp:docPr id="538868377" name="Picture 1" descr="A blue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8868377" name="Picture 1" descr="A blue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640" cy="5577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</w:rPr>
      <w:pict w14:anchorId="3C73DD20">
        <v:line id="Straight Connector 6" o:spid="_x0000_s1029" style="position:absolute;z-index:251663360;visibility:visible;mso-wrap-distance-top:-3e-5mm;mso-wrap-distance-bottom:-3e-5mm;mso-position-horizontal-relative:page;mso-position-vertical-relative:page;mso-width-relative:margin" from="72.7pt,96.5pt" to="540.7pt,96.5pt" strokecolor="#0091da" strokeweight=".5pt">
          <v:stroke joinstyle="miter"/>
          <o:lock v:ext="edit" shapetype="f"/>
          <w10:wrap anchorx="page" anchory="page"/>
        </v:lin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60D3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2BAA7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D64FD3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73EBB1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63090D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1549B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38C053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B0238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2839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A826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953732"/>
    <w:multiLevelType w:val="multilevel"/>
    <w:tmpl w:val="7A162BD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7AB7103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27207330">
    <w:abstractNumId w:val="10"/>
  </w:num>
  <w:num w:numId="2" w16cid:durableId="20474130">
    <w:abstractNumId w:val="11"/>
  </w:num>
  <w:num w:numId="3" w16cid:durableId="299578937">
    <w:abstractNumId w:val="9"/>
  </w:num>
  <w:num w:numId="4" w16cid:durableId="2018727021">
    <w:abstractNumId w:val="7"/>
  </w:num>
  <w:num w:numId="5" w16cid:durableId="288897319">
    <w:abstractNumId w:val="6"/>
  </w:num>
  <w:num w:numId="6" w16cid:durableId="815142726">
    <w:abstractNumId w:val="5"/>
  </w:num>
  <w:num w:numId="7" w16cid:durableId="434326186">
    <w:abstractNumId w:val="4"/>
  </w:num>
  <w:num w:numId="8" w16cid:durableId="254897872">
    <w:abstractNumId w:val="8"/>
  </w:num>
  <w:num w:numId="9" w16cid:durableId="528417290">
    <w:abstractNumId w:val="3"/>
  </w:num>
  <w:num w:numId="10" w16cid:durableId="575437752">
    <w:abstractNumId w:val="2"/>
  </w:num>
  <w:num w:numId="11" w16cid:durableId="701396315">
    <w:abstractNumId w:val="1"/>
  </w:num>
  <w:num w:numId="12" w16cid:durableId="847871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pfile" w:val="Letter.mbp"/>
    <w:docVar w:name="CustomProperty_1_AuthorAdmittedLetterhead" w:val="??"/>
    <w:docVar w:name="CustomProperty_1_AuthorEmailLetterhead" w:val="barbara.williams@troutman.com??barbara.williams@troutman.com"/>
    <w:docVar w:name="CustomProperty_1_AuthorFaxLetterhead" w:val="404.885.3900??404.885.3900"/>
    <w:docVar w:name="CustomProperty_1_AuthorIntlFax" w:val="??"/>
    <w:docVar w:name="CustomProperty_1_AuthorIntlPhone" w:val="??"/>
    <w:docVar w:name="CustomProperty_1_AuthorNameChineseLetterhead" w:val="??"/>
    <w:docVar w:name="CustomProperty_1_AuthorPhoneLetterhead" w:val="404.885.3931??404.885.3931"/>
    <w:docVar w:name="CustomProperty_1_AuthorTitleLetterhead" w:val="Enterprise Applications Engineer III??Enterprise Applications Engineer III"/>
    <w:docVar w:name="CustomProperty_1_FullTypistInitials" w:val="??"/>
    <w:docVar w:name="CustomProperty_1_IncludeByLine" w:val="1??1"/>
    <w:docVar w:name="CustomProperty_1_LetterheadAdmittedIn2" w:val="??"/>
    <w:docVar w:name="Letter_1_Alignment" w:val="0"/>
    <w:docVar w:name="Letter_1_Author" w:val="105598"/>
    <w:docVar w:name="Letter_1_Author2" w:val="106333"/>
    <w:docVar w:name="Letter_1_AuthorFirmName" w:val="Troutman Pepper Hamilton Sanders LLP"/>
    <w:docVar w:name="Letter_1_AuthorFirmSlogan" w:val="Attorneys at Law"/>
    <w:docVar w:name="Letter_1_AuthorInitials" w:val="baw"/>
    <w:docVar w:name="Letter_1_AuthorName" w:val="Barbara Williams"/>
    <w:docVar w:name="Letter_1_AuthorName2" w:val="David C. Mancini"/>
    <w:docVar w:name="Letter_1_AuthorTitle" w:val="Enterprise Applications Engineer III"/>
    <w:docVar w:name="Letter_1_AuthorTitle2" w:val="Professional Development Partner"/>
    <w:docVar w:name="Letter_1_BCC" w:val="File"/>
    <w:docVar w:name="Letter_1_CC" w:val="Mr. Elba's Agent"/>
    <w:docVar w:name="Letter_1_ClosingPhrase" w:val="Sincerely,"/>
    <w:docVar w:name="Letter_1_DateType" w:val="mmmm d, yyyy"/>
    <w:docVar w:name="Letter_1_DeliveryPhrases" w:val="Draft"/>
    <w:docVar w:name="Letter_1_ElectronicSignerName" w:val="Barbara Williams"/>
    <w:docVar w:name="Letter_1_Enclosures" w:val="Attachments"/>
    <w:docVar w:name="Letter_1_FirstLineIndent" w:val="0"/>
    <w:docVar w:name="Letter_1_FontName" w:val="Arial"/>
    <w:docVar w:name="Letter_1_FontSize" w:val="11"/>
    <w:docVar w:name="Letter_1_HeaderAdditionalText" w:val="Mr. Idris Elba"/>
    <w:docVar w:name="Letter_1_HeaderDeliveryPhrases" w:val="-1"/>
    <w:docVar w:name="Letter_1_HeaderDeliveryPhrases2" w:val="0"/>
    <w:docVar w:name="Letter_1_IncludeAuthorTitle" w:val="-1"/>
    <w:docVar w:name="Letter_1_IncludeFirmName" w:val="-1"/>
    <w:docVar w:name="Letter_1_InsertType" w:val="0"/>
    <w:docVar w:name="Letter_1_Recipients" w:val="Mr. Idris Elba|vbcr|_x000a_Actor|vbcr|_x000a_111 Any Street,|vbcr|_x000a_Hollywood, CA  11111"/>
    <w:docVar w:name="Letter_1_Reline" w:val="New Script to Read"/>
    <w:docVar w:name="Letter_1_RelineFormatValues" w:val="0"/>
    <w:docVar w:name="Letter_1_Salutation" w:val="Dear Mr. Elba:"/>
    <w:docVar w:name="Letter_1_TypistInitials" w:val="baw"/>
    <w:docVar w:name="Letter_1_UnderlineRelineAll" w:val="False"/>
    <w:docVar w:name="Letter_1_UseElectronicSignature" w:val="False"/>
    <w:docVar w:name="Letter_1_UserRecipientTableThreshold" w:val="0"/>
    <w:docVar w:name="LetterLH_1_Author" w:val="105598"/>
    <w:docVar w:name="LetterLH_1_Author2" w:val="106333"/>
    <w:docVar w:name="LetterLH_1_IncludeLetterheadAdmittedIn" w:val="-1"/>
    <w:docVar w:name="LetterLH_1_IncludeLetterheadCustom1" w:val="0"/>
    <w:docVar w:name="LetterLH_1_IncludeLetterheadCustom2" w:val="0"/>
    <w:docVar w:name="LetterLH_1_IncludeLetterheadCustom3" w:val="0"/>
    <w:docVar w:name="LetterLH_1_IncludeLetterheadEMail" w:val="-1"/>
    <w:docVar w:name="LetterLH_1_IncludeLetterheadFax" w:val="-1"/>
    <w:docVar w:name="LetterLH_1_IncludeLetterheadName" w:val="-1"/>
    <w:docVar w:name="LetterLH_1_IncludeLetterheadPhone" w:val="-1"/>
    <w:docVar w:name="LetterLH_1_IncludeLetterheadTitle" w:val="-1"/>
    <w:docVar w:name="LetterLH_1_LetterheadAddress" w:val="600 Peachtree Street NE, Suite 3000|vbcr|Atlanta, GA  30308-2216"/>
    <w:docVar w:name="LetterLH_1_LetterheadAdmittedIn2" w:val="Admitted in: DC, MD, TX, VA"/>
    <w:docVar w:name="LetterLH_1_LetterheadEMail" w:val="barbara.williams@troutman.com"/>
    <w:docVar w:name="LetterLH_1_LetterheadEMail2" w:val="david.mancini@troutman.com"/>
    <w:docVar w:name="LetterLH_1_LetterheadFax" w:val="404.885.3900"/>
    <w:docVar w:name="LetterLH_1_LetterheadFax2" w:val="202.274.2994"/>
    <w:docVar w:name="LetterLH_1_LetterheadFirmAddress1" w:val="Bank of America Plaza"/>
    <w:docVar w:name="LetterLH_1_LetterheadFirmAddress2" w:val="600 Peachtree Street NE"/>
    <w:docVar w:name="LetterLH_1_LetterheadFirmAddress3" w:val="Suite 3000"/>
    <w:docVar w:name="LetterLH_1_LetterheadFirmCity" w:val="Atlanta"/>
    <w:docVar w:name="LetterLH_1_LetterheadFirmCountry" w:val="U.S.A."/>
    <w:docVar w:name="LetterLH_1_LetterheadFirmDisplayName" w:val="Atlanta"/>
    <w:docVar w:name="LetterLH_1_LetterheadFirmFax" w:val="404.885.3900"/>
    <w:docVar w:name="LetterLH_1_LetterheadFirmName" w:val="Troutman Pepper Hamilton Sanders LLP"/>
    <w:docVar w:name="LetterLH_1_LetterheadFirmPhone" w:val="404.885.3000"/>
    <w:docVar w:name="LetterLH_1_LetterheadFirmSlogan" w:val="Attorneys at Law"/>
    <w:docVar w:name="LetterLH_1_LetterheadFirmState" w:val="Georgia"/>
    <w:docVar w:name="LetterLH_1_LetterheadFirmStateAbbr" w:val="GA"/>
    <w:docVar w:name="LetterLH_1_LetterheadFirmURL" w:val="troutman.com"/>
    <w:docVar w:name="LetterLH_1_LetterheadFirmZip" w:val="30308-2216"/>
    <w:docVar w:name="LetterLH_1_LetterheadName" w:val="Barbara Williams"/>
    <w:docVar w:name="LetterLH_1_LetterheadName2" w:val="David C. Mancini"/>
    <w:docVar w:name="LetterLH_1_LetterheadPhone" w:val="404.885.3931"/>
    <w:docVar w:name="LetterLH_1_LetterheadPhone2" w:val="202.274.2840"/>
    <w:docVar w:name="LetterLH_1_LetterheadTitle" w:val="Enterprise Applications Engineer III"/>
    <w:docVar w:name="LetterLH_1_LetterheadTitle2" w:val="Professional Development Partner"/>
    <w:docVar w:name="LetterLH_1_LetterheadType" w:val="31"/>
    <w:docVar w:name="liInnovaVariables" w:val="c=swiCurrentDate`c=Delivery`c=Closing`c=Enclosure`b=From`b=FromDetails`b=Initials`b=ReType`b=Salutation`b=swiBeginHere`b=swiOFAutoCityStateZipCountryHoriz`b=swiOFStreetHorizontal`b=To`b=ToInHeader`b=Re`v=SWOtherInfo`v=SWCLCString1`v=SWCLCContacts`v=SWBasicControls`"/>
    <w:docVar w:name="ReUseAuthor" w:val="105598|Williams, Barbara|barbara.williams@troutman.com|404.885.3900|Barbara|Barbara Williams|Barbara Williams|||False|Williams||8|404.885.3931|Enterprise Applications Engineer III|zzmpAdmittedIn??|fldNameChinese??|fldPhoneInt??|fldFaxInt??"/>
    <w:docVar w:name="ReuseAuthorOptions" w:val="fldID??-8|fldLastEditTime??4/27/2009 12:24:03 PM|cmbLetterheadType??31|cmbDateType??mmmm d, yyyy|chkIncludeLetterheadName??-1|chkIncludeLetterheadPhone??0|chkIncludeLetterheadEMail??-1|chkIncludeLetterheadTitle??0|chkIncludeLetterheadFax??0|chkIncludeLetterheadAdmittedIn??0|chkIncludeLetterheadCustom1??0|chkIncludeLetterheadCustom2??0|chkIncludeLetterheadCustom3??0|cmbClosingPhrases??Sincerely,|chkIncludeAuthorTitle??0|chkIncludeFirmName??0|cmbNormalFontName??Arial|spnNormalFontSize??11|cmbBodyTextAlignment??0|spnBodyTextFirstLineIndent??0|chkCenterDeliveryPhrases??0|chkElectronicSignature??0"/>
    <w:docVar w:name="SWBasicControls" w:val="TPHS Letter=`liLogo=`txtYourRef=`txtOurRef=`labYourRef=Your Ref`labOurRef=Our Ref`labLondonRef=London Reference:`LetterType=Firm Letter`ckbDeliveryHeader=&lt;ControlFalseAction:HidePara&gt;`ReType=│Standard Re line`ckbAuthorAdmitted=&lt;ControlFalseAction:none&gt;`ckbAuthorFax=&lt;ControlFalseAction:HidePara&gt;`ckbAuthorEmail=steven.hewitson@troutman.com`ckbAuthorPhone=&lt;ControlFalseAction:HidePara&gt;`ckbAuthorTitle=&lt;ControlFalseAction:HidePara&gt;`ckbByLine=&lt;ControlFalseAction:HidePara&gt;`ckbFirmName=&lt;ControlFalseAction:HidePara&gt;`ckbDeliveryCentered=&lt;ControlFalseAction:none&gt;`OpenQF=`SaveQF=`Delivery=│&lt;none&gt;`Initials=SJH`Re=`Closing=Best regards,`Enclosure=&lt;none&gt;`Office=Atlanta`Salutation=Dear Ms. Sallie Tanner:`CancelButton=Cancel `OKButton=OK`lblSigBlock=Signature &amp;Block:`lblLetterType=T&amp;ype of Letter:`lblFrom=&amp;Author(s):`lblDeliveryMethod=Deli&amp;very Phrases:`lblTo=&amp;To:`lblCC=&amp;CC:`lblBCC=&amp;BCC:`lblRe=&amp;Re:`lblSalutation=&amp;Salutation:`lblTypistInitials=Typist &amp;Initials:`lblEnclosure=&amp;Enclosure.:`lblOffice=&amp;Office:`lblClosing=C&amp;losing:`panelSide=`"/>
    <w:docVar w:name="SWCLCContacts" w:val="BCC=0;CC=0;To=1;ToInHeader=1;Salutation=1;From=1;FromDetails=1;FromTitle=1;FromIsAtty=1;"/>
    <w:docVar w:name="SWCLCString1" w:val="&lt;Dialog&gt;&lt;BCC&gt;fgEAAB+LCAAAAAAABAB9kMEKwjAQRO+C/9A/CILHJWCDB0GrIHhf7SqhaRbSjeDfG2OtmIPHecwMswt3dJH0fFZVsIrCxyQFxbLXV3QDgSpodu6iE2vYxd6vPZ4dtfs7hWBbmmL/LLnjaG8eJQaqHV86DaoA2XTCYF/hIcsEzNbUzF2PoRtRgh/SYE+6NgbUD5l8W3xwFBNDIC+bVi+WoEr2LcVguKUDDzYf3rBPZ5V0nKXKXaB+p4NhL3iRoVJJg3q//QnZlbBTfgEAAA==&lt;/BCC&gt;&lt;CC&gt;fQEAAB+LCAAAAAAABAB9kM0KwjAQhO+C79A3CILHJaDBg6BVELyv7SqhaRbSTcG3N8Y/moPH+ZgZZhdGdJH0fFZVsIrCpyQFxbLXV3QDgSpodu6jE2vYxd5vPF4ctYeRQrAtfWP/LLnjZG8eJQZaO246DaoA2XTGYJ/hIcsEzM6smbseQ/dGCX5IjT1pY0BNwNe2wztHMTEE8rJt9WIJqmS/TgyGWzryYPPdNft0VUnfq1Q5C9R0ORj2go0MlUoa1OvrDzEg5fx9AQAA&lt;/CC&gt;&lt;To&gt;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&lt;/To&gt;&lt;From&gt;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&lt;/From&gt;&lt;/Dialog&gt;"/>
    <w:docVar w:name="SWDocIDLayout" w:val="2"/>
    <w:docVar w:name="SWDocIDLocation" w:val="1"/>
    <w:docVar w:name="SWOtherInfo" w:val="DocTypeID=1|FormID=174|"/>
    <w:docVar w:name="zzmpFixed_MacPacVersion" w:val="9.0"/>
  </w:docVars>
  <w:rsids>
    <w:rsidRoot w:val="003661FA"/>
    <w:rsid w:val="00020E92"/>
    <w:rsid w:val="000517CD"/>
    <w:rsid w:val="0007636C"/>
    <w:rsid w:val="00080E36"/>
    <w:rsid w:val="000B0C5E"/>
    <w:rsid w:val="000C189E"/>
    <w:rsid w:val="000C1D17"/>
    <w:rsid w:val="000D1E2B"/>
    <w:rsid w:val="000D3DB7"/>
    <w:rsid w:val="0010412B"/>
    <w:rsid w:val="0011748E"/>
    <w:rsid w:val="0012778D"/>
    <w:rsid w:val="001372E4"/>
    <w:rsid w:val="00154A49"/>
    <w:rsid w:val="001558BE"/>
    <w:rsid w:val="0019478B"/>
    <w:rsid w:val="001B6195"/>
    <w:rsid w:val="001C153E"/>
    <w:rsid w:val="001D546C"/>
    <w:rsid w:val="001F685C"/>
    <w:rsid w:val="00225F22"/>
    <w:rsid w:val="00243092"/>
    <w:rsid w:val="002460EA"/>
    <w:rsid w:val="0028327D"/>
    <w:rsid w:val="00284873"/>
    <w:rsid w:val="002957EE"/>
    <w:rsid w:val="00297BDA"/>
    <w:rsid w:val="002F7676"/>
    <w:rsid w:val="003018D8"/>
    <w:rsid w:val="003316CA"/>
    <w:rsid w:val="0034398B"/>
    <w:rsid w:val="003661FA"/>
    <w:rsid w:val="00366364"/>
    <w:rsid w:val="003A7C94"/>
    <w:rsid w:val="003D7324"/>
    <w:rsid w:val="003F7268"/>
    <w:rsid w:val="00457A5A"/>
    <w:rsid w:val="00486162"/>
    <w:rsid w:val="004B1A00"/>
    <w:rsid w:val="004C4DA0"/>
    <w:rsid w:val="004F30DF"/>
    <w:rsid w:val="005154E5"/>
    <w:rsid w:val="00532024"/>
    <w:rsid w:val="00571F95"/>
    <w:rsid w:val="0057395A"/>
    <w:rsid w:val="005A12DF"/>
    <w:rsid w:val="005A5259"/>
    <w:rsid w:val="005C0D9C"/>
    <w:rsid w:val="006075CB"/>
    <w:rsid w:val="006449E7"/>
    <w:rsid w:val="00683134"/>
    <w:rsid w:val="00690503"/>
    <w:rsid w:val="006A7004"/>
    <w:rsid w:val="006D0D9A"/>
    <w:rsid w:val="006F5850"/>
    <w:rsid w:val="007236E1"/>
    <w:rsid w:val="007A4734"/>
    <w:rsid w:val="007E34B6"/>
    <w:rsid w:val="007F33CB"/>
    <w:rsid w:val="00812EF6"/>
    <w:rsid w:val="00827FF9"/>
    <w:rsid w:val="0083215C"/>
    <w:rsid w:val="00841946"/>
    <w:rsid w:val="00842A57"/>
    <w:rsid w:val="00864176"/>
    <w:rsid w:val="0086428D"/>
    <w:rsid w:val="00864484"/>
    <w:rsid w:val="0088446B"/>
    <w:rsid w:val="00885059"/>
    <w:rsid w:val="0088687D"/>
    <w:rsid w:val="008910DD"/>
    <w:rsid w:val="008B31F6"/>
    <w:rsid w:val="008C6D2C"/>
    <w:rsid w:val="008D0797"/>
    <w:rsid w:val="008F4AD7"/>
    <w:rsid w:val="00917784"/>
    <w:rsid w:val="009341EF"/>
    <w:rsid w:val="00942557"/>
    <w:rsid w:val="00975B23"/>
    <w:rsid w:val="009848CF"/>
    <w:rsid w:val="009C458A"/>
    <w:rsid w:val="009D43FF"/>
    <w:rsid w:val="009E2859"/>
    <w:rsid w:val="009F20C8"/>
    <w:rsid w:val="00A24B91"/>
    <w:rsid w:val="00A317AE"/>
    <w:rsid w:val="00A74348"/>
    <w:rsid w:val="00A9049A"/>
    <w:rsid w:val="00A92D0C"/>
    <w:rsid w:val="00AB7694"/>
    <w:rsid w:val="00AC04B7"/>
    <w:rsid w:val="00AD037F"/>
    <w:rsid w:val="00AE14C5"/>
    <w:rsid w:val="00AE5637"/>
    <w:rsid w:val="00B1388A"/>
    <w:rsid w:val="00B165F9"/>
    <w:rsid w:val="00B20E2E"/>
    <w:rsid w:val="00B31E14"/>
    <w:rsid w:val="00B640E0"/>
    <w:rsid w:val="00B94A0A"/>
    <w:rsid w:val="00BA2919"/>
    <w:rsid w:val="00BA2FF8"/>
    <w:rsid w:val="00BC79D5"/>
    <w:rsid w:val="00BE0612"/>
    <w:rsid w:val="00BF2896"/>
    <w:rsid w:val="00C32D52"/>
    <w:rsid w:val="00C46C71"/>
    <w:rsid w:val="00C94F07"/>
    <w:rsid w:val="00CA5C7B"/>
    <w:rsid w:val="00CB1CA8"/>
    <w:rsid w:val="00CC572F"/>
    <w:rsid w:val="00CD1822"/>
    <w:rsid w:val="00CD2BF2"/>
    <w:rsid w:val="00CE3D8F"/>
    <w:rsid w:val="00D07DD7"/>
    <w:rsid w:val="00D16597"/>
    <w:rsid w:val="00D40AB8"/>
    <w:rsid w:val="00D43CEB"/>
    <w:rsid w:val="00D517A7"/>
    <w:rsid w:val="00D809A9"/>
    <w:rsid w:val="00DA1364"/>
    <w:rsid w:val="00DD015B"/>
    <w:rsid w:val="00DF2134"/>
    <w:rsid w:val="00DF7345"/>
    <w:rsid w:val="00E308E3"/>
    <w:rsid w:val="00E36003"/>
    <w:rsid w:val="00E519E6"/>
    <w:rsid w:val="00E60AC8"/>
    <w:rsid w:val="00E62FE1"/>
    <w:rsid w:val="00E83306"/>
    <w:rsid w:val="00E840C3"/>
    <w:rsid w:val="00E926F7"/>
    <w:rsid w:val="00EA1E60"/>
    <w:rsid w:val="00EB038C"/>
    <w:rsid w:val="00EB2D85"/>
    <w:rsid w:val="00EB5313"/>
    <w:rsid w:val="00EE2774"/>
    <w:rsid w:val="00FA0CFE"/>
    <w:rsid w:val="00FA55B2"/>
    <w:rsid w:val="00FB25DA"/>
    <w:rsid w:val="00FB2DFC"/>
    <w:rsid w:val="00FB3F18"/>
    <w:rsid w:val="00FB458D"/>
    <w:rsid w:val="00FB4A15"/>
    <w:rsid w:val="00FC2571"/>
    <w:rsid w:val="00FD3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B00365"/>
  <w15:docId w15:val="{BF7D5188-08F7-456D-967A-A3F063368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 w:qFormat="1"/>
    <w:lsdException w:name="Signature" w:semiHidden="1" w:uiPriority="0" w:unhideWhenUsed="1" w:qFormat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E60"/>
    <w:pPr>
      <w:spacing w:after="0" w:line="240" w:lineRule="auto"/>
    </w:pPr>
    <w:rPr>
      <w:rFonts w:ascii="Arial" w:eastAsia="STKaiti" w:hAnsi="Arial" w:cs="Arial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8327D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8327D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8327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832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832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8327D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28327D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28327D"/>
    <w:p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28327D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8327D"/>
    <w:pPr>
      <w:spacing w:after="240" w:line="280" w:lineRule="exact"/>
    </w:pPr>
    <w:rPr>
      <w:lang w:val="x-none" w:eastAsia="x-none"/>
    </w:rPr>
  </w:style>
  <w:style w:type="character" w:customStyle="1" w:styleId="BodyTextChar">
    <w:name w:val="Body Text Char"/>
    <w:link w:val="BodyText"/>
    <w:rsid w:val="0028327D"/>
    <w:rPr>
      <w:rFonts w:ascii="Arial" w:eastAsia="STKaiti" w:hAnsi="Arial" w:cs="Arial"/>
      <w:szCs w:val="20"/>
      <w:lang w:val="x-none" w:eastAsia="x-none"/>
    </w:rPr>
  </w:style>
  <w:style w:type="paragraph" w:styleId="BlockText">
    <w:name w:val="Block Text"/>
    <w:basedOn w:val="Normal"/>
    <w:qFormat/>
    <w:rsid w:val="00FB25DA"/>
    <w:pPr>
      <w:spacing w:after="240"/>
      <w:ind w:left="1440" w:right="1440"/>
    </w:pPr>
    <w:rPr>
      <w:rFonts w:eastAsia="Times New Roman" w:cs="Times New Roman"/>
    </w:rPr>
  </w:style>
  <w:style w:type="paragraph" w:customStyle="1" w:styleId="BTDSFL5">
    <w:name w:val="BT DS FL (.5)"/>
    <w:basedOn w:val="Normal"/>
    <w:qFormat/>
    <w:rsid w:val="00FB458D"/>
    <w:pPr>
      <w:spacing w:line="480" w:lineRule="auto"/>
      <w:ind w:firstLine="720"/>
    </w:pPr>
    <w:rPr>
      <w:rFonts w:eastAsia="Times New Roman" w:cs="Times New Roman"/>
    </w:rPr>
  </w:style>
  <w:style w:type="paragraph" w:customStyle="1" w:styleId="BTDSFL10">
    <w:name w:val="BT DS FL (1.0)"/>
    <w:basedOn w:val="Normal"/>
    <w:qFormat/>
    <w:rsid w:val="00FB458D"/>
    <w:pPr>
      <w:spacing w:line="480" w:lineRule="auto"/>
      <w:ind w:firstLine="1440"/>
    </w:pPr>
    <w:rPr>
      <w:rFonts w:eastAsia="Times New Roman" w:cs="Times New Roman"/>
    </w:rPr>
  </w:style>
  <w:style w:type="paragraph" w:customStyle="1" w:styleId="BTDSFL10Justified">
    <w:name w:val="BT DS FL (1.0) Justified"/>
    <w:basedOn w:val="Normal"/>
    <w:qFormat/>
    <w:rsid w:val="00FB458D"/>
    <w:pPr>
      <w:spacing w:line="480" w:lineRule="auto"/>
      <w:ind w:firstLine="1440"/>
      <w:jc w:val="both"/>
    </w:pPr>
    <w:rPr>
      <w:rFonts w:eastAsia="Times New Roman" w:cs="Times New Roman"/>
    </w:rPr>
  </w:style>
  <w:style w:type="paragraph" w:customStyle="1" w:styleId="BTDSFL5Justified">
    <w:name w:val="BT DS FL(.5) Justified"/>
    <w:basedOn w:val="Normal"/>
    <w:qFormat/>
    <w:rsid w:val="00FB458D"/>
    <w:pPr>
      <w:spacing w:line="480" w:lineRule="auto"/>
      <w:ind w:firstLine="720"/>
      <w:jc w:val="both"/>
    </w:pPr>
    <w:rPr>
      <w:rFonts w:eastAsia="Times New Roman" w:cs="Times New Roman"/>
    </w:rPr>
  </w:style>
  <w:style w:type="paragraph" w:customStyle="1" w:styleId="BTSSFL5">
    <w:name w:val="BT SS FL (.5)"/>
    <w:basedOn w:val="Normal"/>
    <w:qFormat/>
    <w:rsid w:val="00FB458D"/>
    <w:pPr>
      <w:spacing w:after="240"/>
      <w:ind w:firstLine="720"/>
    </w:pPr>
    <w:rPr>
      <w:rFonts w:eastAsia="Times New Roman" w:cs="Times New Roman"/>
    </w:rPr>
  </w:style>
  <w:style w:type="paragraph" w:customStyle="1" w:styleId="BTSSFL10">
    <w:name w:val="BT SS FL (1.0)"/>
    <w:basedOn w:val="Normal"/>
    <w:qFormat/>
    <w:rsid w:val="00FB458D"/>
    <w:pPr>
      <w:spacing w:after="240"/>
      <w:ind w:firstLine="1440"/>
    </w:pPr>
    <w:rPr>
      <w:rFonts w:eastAsia="Times New Roman" w:cs="Times New Roman"/>
    </w:rPr>
  </w:style>
  <w:style w:type="paragraph" w:customStyle="1" w:styleId="BTSSFL10Justified">
    <w:name w:val="BT SS FL (1.0) Justified"/>
    <w:basedOn w:val="Normal"/>
    <w:qFormat/>
    <w:rsid w:val="00FB458D"/>
    <w:pPr>
      <w:spacing w:after="240"/>
      <w:ind w:firstLine="1440"/>
      <w:jc w:val="both"/>
    </w:pPr>
    <w:rPr>
      <w:rFonts w:eastAsia="Times New Roman" w:cs="Times New Roman"/>
    </w:rPr>
  </w:style>
  <w:style w:type="paragraph" w:customStyle="1" w:styleId="BTSSFL5Justified">
    <w:name w:val="BT SS FL(.5) Justified"/>
    <w:basedOn w:val="Normal"/>
    <w:qFormat/>
    <w:rsid w:val="00FB458D"/>
    <w:pPr>
      <w:spacing w:after="240"/>
      <w:ind w:firstLine="720"/>
      <w:jc w:val="both"/>
    </w:pPr>
    <w:rPr>
      <w:rFonts w:eastAsia="Times New Roman" w:cs="Times New Roman"/>
    </w:rPr>
  </w:style>
  <w:style w:type="paragraph" w:styleId="Closing">
    <w:name w:val="Closing"/>
    <w:basedOn w:val="Normal"/>
    <w:link w:val="ClosingChar"/>
    <w:rsid w:val="00C46C71"/>
    <w:pPr>
      <w:spacing w:after="240"/>
    </w:pPr>
  </w:style>
  <w:style w:type="character" w:customStyle="1" w:styleId="ClosingChar">
    <w:name w:val="Closing Char"/>
    <w:basedOn w:val="DefaultParagraphFont"/>
    <w:link w:val="Closing"/>
    <w:rsid w:val="00C46C71"/>
    <w:rPr>
      <w:rFonts w:ascii="Arial" w:eastAsia="STKaiti" w:hAnsi="Arial" w:cs="Arial"/>
      <w:szCs w:val="20"/>
      <w:lang w:eastAsia="en-US"/>
    </w:rPr>
  </w:style>
  <w:style w:type="paragraph" w:styleId="Footer">
    <w:name w:val="footer"/>
    <w:basedOn w:val="Normal"/>
    <w:link w:val="FooterChar"/>
    <w:rsid w:val="0028327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28327D"/>
    <w:rPr>
      <w:rFonts w:ascii="Arial" w:eastAsia="STKaiti" w:hAnsi="Arial" w:cs="Arial"/>
      <w:szCs w:val="20"/>
      <w:lang w:val="x-none" w:eastAsia="x-none"/>
    </w:rPr>
  </w:style>
  <w:style w:type="paragraph" w:styleId="Header">
    <w:name w:val="header"/>
    <w:basedOn w:val="Normal"/>
    <w:link w:val="HeaderChar"/>
    <w:rsid w:val="0028327D"/>
    <w:pPr>
      <w:tabs>
        <w:tab w:val="center" w:pos="468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FB458D"/>
    <w:rPr>
      <w:rFonts w:ascii="Arial" w:eastAsia="STKaiti" w:hAnsi="Arial" w:cs="Arial"/>
      <w:sz w:val="18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FB458D"/>
    <w:rPr>
      <w:rFonts w:ascii="Arial" w:eastAsia="STKaiti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FB458D"/>
    <w:rPr>
      <w:rFonts w:ascii="Arial" w:eastAsia="STKaiti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FB458D"/>
    <w:rPr>
      <w:rFonts w:ascii="Arial" w:eastAsia="STKaiti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FB458D"/>
    <w:rPr>
      <w:rFonts w:ascii="Arial" w:eastAsia="STKaiti" w:hAnsi="Arial" w:cs="Arial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FB458D"/>
    <w:rPr>
      <w:rFonts w:ascii="Arial" w:eastAsia="STKaiti" w:hAnsi="Arial" w:cs="Arial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FB458D"/>
    <w:rPr>
      <w:rFonts w:ascii="Arial" w:eastAsia="STKaiti" w:hAnsi="Arial" w:cs="Arial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B458D"/>
    <w:rPr>
      <w:rFonts w:ascii="Arial" w:eastAsia="STKaiti" w:hAnsi="Arial" w:cs="Arial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B458D"/>
    <w:rPr>
      <w:rFonts w:ascii="Arial" w:eastAsia="STKaiti" w:hAnsi="Arial" w:cs="Arial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B458D"/>
    <w:rPr>
      <w:rFonts w:ascii="Arial" w:eastAsia="STKaiti" w:hAnsi="Arial" w:cs="Arial"/>
      <w:lang w:eastAsia="en-US"/>
    </w:rPr>
  </w:style>
  <w:style w:type="paragraph" w:styleId="NoSpacing">
    <w:name w:val="No Spacing"/>
    <w:uiPriority w:val="1"/>
    <w:rsid w:val="00FB458D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Signature">
    <w:name w:val="Signature"/>
    <w:basedOn w:val="Normal"/>
    <w:link w:val="SignatureChar"/>
    <w:qFormat/>
    <w:rsid w:val="00FB458D"/>
    <w:pPr>
      <w:ind w:left="4320"/>
    </w:pPr>
    <w:rPr>
      <w:rFonts w:eastAsia="Times New Roman" w:cs="Times New Roman"/>
    </w:rPr>
  </w:style>
  <w:style w:type="character" w:customStyle="1" w:styleId="SignatureChar">
    <w:name w:val="Signature Char"/>
    <w:basedOn w:val="DefaultParagraphFont"/>
    <w:link w:val="Signature"/>
    <w:rsid w:val="00FB458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Subtitle">
    <w:name w:val="Subtitle"/>
    <w:basedOn w:val="Normal"/>
    <w:link w:val="SubtitleChar"/>
    <w:semiHidden/>
    <w:rsid w:val="00FB458D"/>
    <w:pPr>
      <w:spacing w:after="240"/>
      <w:outlineLvl w:val="1"/>
    </w:pPr>
    <w:rPr>
      <w:rFonts w:eastAsia="Times New Roman"/>
      <w:b/>
    </w:rPr>
  </w:style>
  <w:style w:type="character" w:customStyle="1" w:styleId="SubtitleChar">
    <w:name w:val="Subtitle Char"/>
    <w:basedOn w:val="DefaultParagraphFont"/>
    <w:link w:val="Subtitle"/>
    <w:semiHidden/>
    <w:rsid w:val="00FB458D"/>
    <w:rPr>
      <w:rFonts w:ascii="Times New Roman" w:eastAsia="Times New Roman" w:hAnsi="Times New Roman" w:cs="Arial"/>
      <w:b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qFormat/>
    <w:rsid w:val="00FB458D"/>
    <w:pPr>
      <w:spacing w:after="240"/>
      <w:jc w:val="center"/>
      <w:outlineLvl w:val="0"/>
    </w:pPr>
    <w:rPr>
      <w:rFonts w:eastAsia="Times New Roman"/>
      <w:b/>
      <w:bCs/>
      <w:caps/>
      <w:szCs w:val="32"/>
      <w:u w:val="single"/>
    </w:rPr>
  </w:style>
  <w:style w:type="character" w:customStyle="1" w:styleId="TitleChar">
    <w:name w:val="Title Char"/>
    <w:basedOn w:val="DefaultParagraphFont"/>
    <w:link w:val="Title"/>
    <w:rsid w:val="00FB458D"/>
    <w:rPr>
      <w:rFonts w:ascii="Times New Roman" w:eastAsia="Times New Roman" w:hAnsi="Times New Roman" w:cs="Arial"/>
      <w:b/>
      <w:bCs/>
      <w:caps/>
      <w:sz w:val="24"/>
      <w:szCs w:val="32"/>
      <w:u w:val="single"/>
      <w:lang w:eastAsia="en-US"/>
    </w:rPr>
  </w:style>
  <w:style w:type="paragraph" w:customStyle="1" w:styleId="LetterDate">
    <w:name w:val="Letter Date"/>
    <w:basedOn w:val="Normal"/>
    <w:next w:val="BodyText"/>
    <w:rsid w:val="0028327D"/>
    <w:pPr>
      <w:spacing w:before="240" w:after="180"/>
    </w:pPr>
  </w:style>
  <w:style w:type="paragraph" w:customStyle="1" w:styleId="Addressee">
    <w:name w:val="Addressee"/>
    <w:basedOn w:val="Normal"/>
    <w:rsid w:val="00BE0612"/>
    <w:pPr>
      <w:spacing w:after="240"/>
    </w:pPr>
  </w:style>
  <w:style w:type="paragraph" w:customStyle="1" w:styleId="FirmName">
    <w:name w:val="Firm Name"/>
    <w:basedOn w:val="Normal"/>
    <w:rsid w:val="00EB038C"/>
    <w:pPr>
      <w:keepNext/>
    </w:pPr>
    <w:rPr>
      <w:caps/>
    </w:rPr>
  </w:style>
  <w:style w:type="paragraph" w:customStyle="1" w:styleId="Reline">
    <w:name w:val="Reline"/>
    <w:basedOn w:val="Normal"/>
    <w:qFormat/>
    <w:rsid w:val="005A5259"/>
    <w:pPr>
      <w:tabs>
        <w:tab w:val="left" w:pos="720"/>
        <w:tab w:val="left" w:pos="2160"/>
      </w:tabs>
    </w:pPr>
    <w:rPr>
      <w:b/>
    </w:rPr>
  </w:style>
  <w:style w:type="paragraph" w:styleId="Salutation">
    <w:name w:val="Salutation"/>
    <w:basedOn w:val="Normal"/>
    <w:next w:val="BodyText"/>
    <w:link w:val="SalutationChar"/>
    <w:rsid w:val="0028327D"/>
    <w:pPr>
      <w:spacing w:before="240" w:after="240"/>
    </w:pPr>
  </w:style>
  <w:style w:type="character" w:customStyle="1" w:styleId="SalutationChar">
    <w:name w:val="Salutation Char"/>
    <w:basedOn w:val="DefaultParagraphFont"/>
    <w:link w:val="Salutation"/>
    <w:rsid w:val="0028327D"/>
    <w:rPr>
      <w:rFonts w:ascii="Arial" w:eastAsia="STKaiti" w:hAnsi="Arial" w:cs="Arial"/>
      <w:szCs w:val="20"/>
      <w:lang w:eastAsia="en-US"/>
    </w:rPr>
  </w:style>
  <w:style w:type="paragraph" w:customStyle="1" w:styleId="DeliveryPhrase">
    <w:name w:val="Delivery Phrase"/>
    <w:basedOn w:val="Normal"/>
    <w:next w:val="Addressee"/>
    <w:rsid w:val="0028327D"/>
    <w:pPr>
      <w:spacing w:after="240"/>
    </w:pPr>
    <w:rPr>
      <w:b/>
      <w:caps/>
    </w:rPr>
  </w:style>
  <w:style w:type="paragraph" w:customStyle="1" w:styleId="SignerNames">
    <w:name w:val="Signer Names"/>
    <w:basedOn w:val="Normal"/>
    <w:rsid w:val="002957EE"/>
    <w:pPr>
      <w:spacing w:after="240"/>
    </w:pPr>
  </w:style>
  <w:style w:type="paragraph" w:customStyle="1" w:styleId="ByLine">
    <w:name w:val="ByLine"/>
    <w:basedOn w:val="Normal"/>
    <w:rsid w:val="000517CD"/>
    <w:pPr>
      <w:tabs>
        <w:tab w:val="right" w:pos="4507"/>
      </w:tabs>
      <w:spacing w:before="720"/>
    </w:pPr>
    <w:rPr>
      <w:szCs w:val="24"/>
    </w:rPr>
  </w:style>
  <w:style w:type="paragraph" w:customStyle="1" w:styleId="LetterSignatureSub">
    <w:name w:val="Letter Signature Sub"/>
    <w:basedOn w:val="Normal"/>
    <w:rsid w:val="0028327D"/>
    <w:pPr>
      <w:spacing w:before="240"/>
      <w:ind w:left="720" w:hanging="720"/>
    </w:pPr>
  </w:style>
  <w:style w:type="paragraph" w:styleId="Quote">
    <w:name w:val="Quote"/>
    <w:basedOn w:val="Normal"/>
    <w:next w:val="BodyTextContinued"/>
    <w:link w:val="QuoteChar"/>
    <w:qFormat/>
    <w:rsid w:val="0028327D"/>
    <w:pPr>
      <w:spacing w:after="240"/>
      <w:ind w:left="1440" w:right="1440"/>
    </w:pPr>
  </w:style>
  <w:style w:type="character" w:customStyle="1" w:styleId="QuoteChar">
    <w:name w:val="Quote Char"/>
    <w:basedOn w:val="DefaultParagraphFont"/>
    <w:link w:val="Quote"/>
    <w:rsid w:val="0028327D"/>
    <w:rPr>
      <w:rFonts w:ascii="Arial" w:eastAsia="STKaiti" w:hAnsi="Arial" w:cs="Arial"/>
      <w:szCs w:val="20"/>
      <w:lang w:eastAsia="en-US"/>
    </w:rPr>
  </w:style>
  <w:style w:type="paragraph" w:customStyle="1" w:styleId="BodyTextContinued">
    <w:name w:val="Body Text Continued"/>
    <w:basedOn w:val="BodyText"/>
    <w:next w:val="BodyText"/>
    <w:rsid w:val="0028327D"/>
  </w:style>
  <w:style w:type="paragraph" w:styleId="BalloonText">
    <w:name w:val="Balloon Text"/>
    <w:basedOn w:val="Normal"/>
    <w:link w:val="BalloonTextChar"/>
    <w:rsid w:val="002832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8327D"/>
    <w:rPr>
      <w:rFonts w:ascii="Tahoma" w:eastAsia="STKaiti" w:hAnsi="Tahoma" w:cs="Tahoma"/>
      <w:sz w:val="16"/>
      <w:szCs w:val="16"/>
      <w:lang w:eastAsia="en-US"/>
    </w:rPr>
  </w:style>
  <w:style w:type="character" w:styleId="CommentReference">
    <w:name w:val="annotation reference"/>
    <w:semiHidden/>
    <w:rsid w:val="0028327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8327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28327D"/>
    <w:rPr>
      <w:rFonts w:ascii="Arial" w:eastAsia="STKaiti" w:hAnsi="Arial" w:cs="Arial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2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27D"/>
    <w:rPr>
      <w:rFonts w:ascii="Arial" w:eastAsia="STKaiti" w:hAnsi="Arial" w:cs="Arial"/>
      <w:b/>
      <w:bCs/>
      <w:sz w:val="20"/>
      <w:szCs w:val="20"/>
      <w:lang w:eastAsia="en-US"/>
    </w:rPr>
  </w:style>
  <w:style w:type="paragraph" w:styleId="DocumentMap">
    <w:name w:val="Document Map"/>
    <w:basedOn w:val="Normal"/>
    <w:link w:val="DocumentMapChar"/>
    <w:semiHidden/>
    <w:rsid w:val="0028327D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27D"/>
    <w:rPr>
      <w:rFonts w:ascii="Tahoma" w:eastAsia="STKaiti" w:hAnsi="Tahoma" w:cs="Tahoma"/>
      <w:sz w:val="20"/>
      <w:szCs w:val="20"/>
      <w:shd w:val="clear" w:color="auto" w:fill="000080"/>
      <w:lang w:eastAsia="en-US"/>
    </w:rPr>
  </w:style>
  <w:style w:type="character" w:styleId="EndnoteReference">
    <w:name w:val="endnote reference"/>
    <w:semiHidden/>
    <w:rsid w:val="0028327D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28327D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8327D"/>
    <w:rPr>
      <w:rFonts w:ascii="Arial" w:eastAsia="STKaiti" w:hAnsi="Arial" w:cs="Arial"/>
      <w:sz w:val="20"/>
      <w:szCs w:val="20"/>
      <w:lang w:eastAsia="en-US"/>
    </w:rPr>
  </w:style>
  <w:style w:type="character" w:styleId="FootnoteReference">
    <w:name w:val="footnote reference"/>
    <w:semiHidden/>
    <w:rsid w:val="0028327D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28327D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8327D"/>
    <w:rPr>
      <w:rFonts w:ascii="Arial" w:eastAsia="STKaiti" w:hAnsi="Arial" w:cs="Arial"/>
      <w:sz w:val="20"/>
      <w:szCs w:val="20"/>
      <w:lang w:eastAsia="en-US"/>
    </w:rPr>
  </w:style>
  <w:style w:type="paragraph" w:styleId="Index1">
    <w:name w:val="index 1"/>
    <w:basedOn w:val="Normal"/>
    <w:next w:val="Normal"/>
    <w:autoRedefine/>
    <w:semiHidden/>
    <w:rsid w:val="0028327D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28327D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28327D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28327D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28327D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28327D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28327D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28327D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28327D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28327D"/>
    <w:rPr>
      <w:b/>
      <w:bCs/>
    </w:rPr>
  </w:style>
  <w:style w:type="paragraph" w:styleId="MacroText">
    <w:name w:val="macro"/>
    <w:link w:val="MacroTextChar"/>
    <w:semiHidden/>
    <w:rsid w:val="002832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8327D"/>
    <w:rPr>
      <w:rFonts w:ascii="Courier New" w:eastAsia="Times New Roman" w:hAnsi="Courier New" w:cs="Courier New"/>
      <w:sz w:val="20"/>
      <w:szCs w:val="20"/>
      <w:lang w:eastAsia="en-US"/>
    </w:rPr>
  </w:style>
  <w:style w:type="paragraph" w:styleId="TableofAuthorities">
    <w:name w:val="table of authorities"/>
    <w:basedOn w:val="Normal"/>
    <w:next w:val="Normal"/>
    <w:semiHidden/>
    <w:rsid w:val="0028327D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28327D"/>
  </w:style>
  <w:style w:type="paragraph" w:styleId="TOAHeading">
    <w:name w:val="toa heading"/>
    <w:basedOn w:val="Normal"/>
    <w:next w:val="Normal"/>
    <w:semiHidden/>
    <w:rsid w:val="0028327D"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28327D"/>
  </w:style>
  <w:style w:type="paragraph" w:styleId="TOC2">
    <w:name w:val="toc 2"/>
    <w:basedOn w:val="Normal"/>
    <w:next w:val="Normal"/>
    <w:autoRedefine/>
    <w:semiHidden/>
    <w:rsid w:val="0028327D"/>
    <w:pPr>
      <w:ind w:left="240"/>
    </w:pPr>
  </w:style>
  <w:style w:type="paragraph" w:styleId="TOC3">
    <w:name w:val="toc 3"/>
    <w:basedOn w:val="Normal"/>
    <w:next w:val="Normal"/>
    <w:autoRedefine/>
    <w:semiHidden/>
    <w:rsid w:val="0028327D"/>
    <w:pPr>
      <w:ind w:left="480"/>
    </w:pPr>
  </w:style>
  <w:style w:type="paragraph" w:styleId="TOC4">
    <w:name w:val="toc 4"/>
    <w:basedOn w:val="Normal"/>
    <w:next w:val="Normal"/>
    <w:autoRedefine/>
    <w:semiHidden/>
    <w:rsid w:val="0028327D"/>
    <w:pPr>
      <w:ind w:left="720"/>
    </w:pPr>
  </w:style>
  <w:style w:type="paragraph" w:styleId="TOC5">
    <w:name w:val="toc 5"/>
    <w:basedOn w:val="Normal"/>
    <w:next w:val="Normal"/>
    <w:autoRedefine/>
    <w:semiHidden/>
    <w:rsid w:val="0028327D"/>
    <w:pPr>
      <w:ind w:left="960"/>
    </w:pPr>
  </w:style>
  <w:style w:type="paragraph" w:styleId="TOC6">
    <w:name w:val="toc 6"/>
    <w:basedOn w:val="Normal"/>
    <w:next w:val="Normal"/>
    <w:autoRedefine/>
    <w:semiHidden/>
    <w:rsid w:val="0028327D"/>
    <w:pPr>
      <w:ind w:left="1200"/>
    </w:pPr>
  </w:style>
  <w:style w:type="paragraph" w:styleId="TOC7">
    <w:name w:val="toc 7"/>
    <w:basedOn w:val="Normal"/>
    <w:next w:val="Normal"/>
    <w:autoRedefine/>
    <w:semiHidden/>
    <w:rsid w:val="0028327D"/>
    <w:pPr>
      <w:ind w:left="1440"/>
    </w:pPr>
  </w:style>
  <w:style w:type="paragraph" w:styleId="TOC8">
    <w:name w:val="toc 8"/>
    <w:basedOn w:val="Normal"/>
    <w:next w:val="Normal"/>
    <w:autoRedefine/>
    <w:semiHidden/>
    <w:rsid w:val="0028327D"/>
    <w:pPr>
      <w:ind w:left="1680"/>
    </w:pPr>
  </w:style>
  <w:style w:type="paragraph" w:styleId="TOC9">
    <w:name w:val="toc 9"/>
    <w:basedOn w:val="Normal"/>
    <w:next w:val="Normal"/>
    <w:autoRedefine/>
    <w:semiHidden/>
    <w:rsid w:val="0028327D"/>
    <w:pPr>
      <w:ind w:left="1920"/>
    </w:pPr>
  </w:style>
  <w:style w:type="table" w:styleId="TableGrid">
    <w:name w:val="Table Grid"/>
    <w:basedOn w:val="TableNormal"/>
    <w:rsid w:val="002832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28327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28327D"/>
    <w:rPr>
      <w:rFonts w:ascii="Arial" w:eastAsia="STKaiti" w:hAnsi="Arial" w:cs="Arial"/>
      <w:szCs w:val="20"/>
      <w:lang w:eastAsia="en-US"/>
    </w:rPr>
  </w:style>
  <w:style w:type="paragraph" w:customStyle="1" w:styleId="SpecialReLine">
    <w:name w:val="Special ReLine"/>
    <w:basedOn w:val="Normal"/>
    <w:rsid w:val="005A5259"/>
    <w:pPr>
      <w:tabs>
        <w:tab w:val="left" w:pos="1152"/>
        <w:tab w:val="left" w:pos="2160"/>
      </w:tabs>
    </w:pPr>
    <w:rPr>
      <w:b/>
      <w:szCs w:val="24"/>
    </w:rPr>
  </w:style>
  <w:style w:type="paragraph" w:customStyle="1" w:styleId="HeaderDeliveryPhrase">
    <w:name w:val="Header Delivery Phrase"/>
    <w:basedOn w:val="DeliveryPhrase"/>
    <w:qFormat/>
    <w:rsid w:val="0028327D"/>
    <w:pPr>
      <w:spacing w:after="120"/>
    </w:pPr>
    <w:rPr>
      <w:sz w:val="18"/>
    </w:rPr>
  </w:style>
  <w:style w:type="character" w:styleId="PlaceholderText">
    <w:name w:val="Placeholder Text"/>
    <w:basedOn w:val="DefaultParagraphFont"/>
    <w:uiPriority w:val="99"/>
    <w:semiHidden/>
    <w:rsid w:val="003316CA"/>
    <w:rPr>
      <w:color w:val="808080"/>
    </w:rPr>
  </w:style>
  <w:style w:type="paragraph" w:customStyle="1" w:styleId="BCC">
    <w:name w:val="BCC"/>
    <w:basedOn w:val="Normal"/>
    <w:qFormat/>
    <w:rsid w:val="0083215C"/>
    <w:pPr>
      <w:pageBreakBefore/>
    </w:pPr>
  </w:style>
  <w:style w:type="paragraph" w:customStyle="1" w:styleId="CC">
    <w:name w:val="CC"/>
    <w:basedOn w:val="Normal"/>
    <w:rsid w:val="000517CD"/>
    <w:pPr>
      <w:spacing w:before="240"/>
    </w:pPr>
  </w:style>
  <w:style w:type="paragraph" w:customStyle="1" w:styleId="HeaderAuthor">
    <w:name w:val="Header Author"/>
    <w:basedOn w:val="Header"/>
    <w:rsid w:val="003018D8"/>
    <w:rPr>
      <w:b/>
    </w:rPr>
  </w:style>
  <w:style w:type="paragraph" w:customStyle="1" w:styleId="HeaderAuthorDetails">
    <w:name w:val="Header Author Details"/>
    <w:basedOn w:val="HeaderAuthor"/>
    <w:rsid w:val="003018D8"/>
    <w:rPr>
      <w:b w:val="0"/>
    </w:rPr>
  </w:style>
  <w:style w:type="paragraph" w:customStyle="1" w:styleId="HeaderLtrhead">
    <w:name w:val="Header Ltrhead"/>
    <w:basedOn w:val="Normal"/>
    <w:rsid w:val="001558BE"/>
    <w:pPr>
      <w:spacing w:line="240" w:lineRule="exact"/>
    </w:pPr>
    <w:rPr>
      <w:sz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A1364"/>
    <w:pPr>
      <w:ind w:firstLine="720"/>
    </w:pPr>
    <w:rPr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DA1364"/>
    <w:rPr>
      <w:rFonts w:ascii="Arial" w:eastAsia="STKaiti" w:hAnsi="Arial" w:cs="Arial"/>
      <w:szCs w:val="20"/>
      <w:lang w:val="x-none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840C3"/>
  </w:style>
  <w:style w:type="paragraph" w:styleId="BodyText2">
    <w:name w:val="Body Text 2"/>
    <w:basedOn w:val="Normal"/>
    <w:link w:val="BodyText2Char"/>
    <w:uiPriority w:val="99"/>
    <w:semiHidden/>
    <w:unhideWhenUsed/>
    <w:rsid w:val="00E840C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840C3"/>
    <w:rPr>
      <w:rFonts w:ascii="Arial" w:eastAsia="STKaiti" w:hAnsi="Arial" w:cs="Arial"/>
      <w:szCs w:val="20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840C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840C3"/>
    <w:rPr>
      <w:rFonts w:ascii="Arial" w:eastAsia="STKaiti" w:hAnsi="Arial" w:cs="Arial"/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840C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840C3"/>
    <w:rPr>
      <w:rFonts w:ascii="Arial" w:eastAsia="STKaiti" w:hAnsi="Arial" w:cs="Arial"/>
      <w:szCs w:val="20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840C3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840C3"/>
    <w:rPr>
      <w:rFonts w:ascii="Arial" w:eastAsia="STKaiti" w:hAnsi="Arial" w:cs="Arial"/>
      <w:szCs w:val="20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840C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840C3"/>
    <w:rPr>
      <w:rFonts w:ascii="Arial" w:eastAsia="STKaiti" w:hAnsi="Arial" w:cs="Arial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E840C3"/>
    <w:pPr>
      <w:spacing w:after="200"/>
    </w:pPr>
    <w:rPr>
      <w:i/>
      <w:iCs/>
      <w:color w:val="1F497D" w:themeColor="text2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840C3"/>
  </w:style>
  <w:style w:type="character" w:customStyle="1" w:styleId="DateChar">
    <w:name w:val="Date Char"/>
    <w:basedOn w:val="DefaultParagraphFont"/>
    <w:link w:val="Date"/>
    <w:uiPriority w:val="99"/>
    <w:semiHidden/>
    <w:rsid w:val="00E840C3"/>
    <w:rPr>
      <w:rFonts w:ascii="Arial" w:eastAsia="STKaiti" w:hAnsi="Arial" w:cs="Arial"/>
      <w:szCs w:val="20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840C3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840C3"/>
    <w:rPr>
      <w:rFonts w:ascii="Arial" w:eastAsia="STKaiti" w:hAnsi="Arial" w:cs="Arial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E840C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840C3"/>
    <w:rPr>
      <w:rFonts w:asciiTheme="majorHAnsi" w:eastAsiaTheme="majorEastAsia" w:hAnsiTheme="majorHAnsi" w:cstheme="majorBidi"/>
      <w:sz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840C3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840C3"/>
    <w:rPr>
      <w:rFonts w:ascii="Arial" w:eastAsia="STKaiti" w:hAnsi="Arial" w:cs="Arial"/>
      <w:i/>
      <w:iCs/>
      <w:szCs w:val="20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840C3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840C3"/>
    <w:rPr>
      <w:rFonts w:ascii="Consolas" w:eastAsia="STKaiti" w:hAnsi="Consolas" w:cs="Arial"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rsid w:val="00E840C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40C3"/>
    <w:rPr>
      <w:rFonts w:ascii="Arial" w:eastAsia="STKaiti" w:hAnsi="Arial" w:cs="Arial"/>
      <w:i/>
      <w:iCs/>
      <w:color w:val="4F81BD" w:themeColor="accent1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rsid w:val="00E840C3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840C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E840C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E840C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E840C3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E840C3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E840C3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E840C3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E840C3"/>
    <w:pPr>
      <w:numPr>
        <w:numId w:val="6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E840C3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E840C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840C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840C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840C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840C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E840C3"/>
    <w:pPr>
      <w:numPr>
        <w:numId w:val="8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E840C3"/>
    <w:pPr>
      <w:numPr>
        <w:numId w:val="9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E840C3"/>
    <w:pPr>
      <w:numPr>
        <w:numId w:val="1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840C3"/>
    <w:pPr>
      <w:numPr>
        <w:numId w:val="1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840C3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rsid w:val="00E840C3"/>
    <w:pPr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840C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840C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840C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E840C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840C3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840C3"/>
    <w:rPr>
      <w:rFonts w:ascii="Arial" w:eastAsia="STKaiti" w:hAnsi="Arial" w:cs="Arial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840C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840C3"/>
    <w:rPr>
      <w:rFonts w:ascii="Consolas" w:eastAsia="STKaiti" w:hAnsi="Consolas" w:cs="Arial"/>
      <w:sz w:val="21"/>
      <w:szCs w:val="21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40C3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Revision">
    <w:name w:val="Revision"/>
    <w:hidden/>
    <w:uiPriority w:val="99"/>
    <w:semiHidden/>
    <w:rsid w:val="005154E5"/>
    <w:pPr>
      <w:spacing w:after="0" w:line="240" w:lineRule="auto"/>
    </w:pPr>
    <w:rPr>
      <w:rFonts w:ascii="Arial" w:eastAsia="STKaiti" w:hAnsi="Arial" w:cs="Arial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Litera\Innova\Templates\EN\Associated%20Templates\TPHS%20Lett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BA81AC060A0497DBFDF54BDFC289D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982E2-026A-42CE-9C6E-B803C0B66BD7}"/>
      </w:docPartPr>
      <w:docPartBody>
        <w:p w:rsidR="003913E2" w:rsidRDefault="003913E2">
          <w:pPr>
            <w:pStyle w:val="3BA81AC060A0497DBFDF54BDFC289D8C"/>
          </w:pPr>
          <w:r w:rsidRPr="00A90858">
            <w:rPr>
              <w:rStyle w:val="PlaceholderText"/>
            </w:rPr>
            <w:t xml:space="preserve"> </w:t>
          </w:r>
        </w:p>
      </w:docPartBody>
    </w:docPart>
    <w:docPart>
      <w:docPartPr>
        <w:name w:val="04287151DE2F4D52B0BF1AACAA448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EA9068-C88A-4EAD-8159-A882D0E6E69B}"/>
      </w:docPartPr>
      <w:docPartBody>
        <w:p w:rsidR="003913E2" w:rsidRDefault="003913E2"/>
      </w:docPartBody>
    </w:docPart>
    <w:docPart>
      <w:docPartPr>
        <w:name w:val="043F98EF664B413CAF2FBEB8B4A19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E3536F-2E49-400F-83FA-420F36618C61}"/>
      </w:docPartPr>
      <w:docPartBody>
        <w:p w:rsidR="003913E2" w:rsidRDefault="003913E2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725"/>
    <w:rsid w:val="0007636C"/>
    <w:rsid w:val="003913E2"/>
    <w:rsid w:val="003D280A"/>
    <w:rsid w:val="004F2790"/>
    <w:rsid w:val="005E44AC"/>
    <w:rsid w:val="00830725"/>
    <w:rsid w:val="00864176"/>
    <w:rsid w:val="00885059"/>
    <w:rsid w:val="00B20E2E"/>
    <w:rsid w:val="00E8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30725"/>
    <w:rPr>
      <w:color w:val="808080"/>
    </w:rPr>
  </w:style>
  <w:style w:type="paragraph" w:customStyle="1" w:styleId="3BA81AC060A0497DBFDF54BDFC289D8C">
    <w:name w:val="3BA81AC060A0497DBFDF54BDFC289D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TPHS Letter</Template>
  <TotalTime>21</TotalTime>
  <Pages>1</Pages>
  <Words>156</Words>
  <Characters>1146</Characters>
  <Application>Microsoft Office Word</Application>
  <DocSecurity>0</DocSecurity>
  <Lines>49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Welsh, Erica L.</dc:creator>
  <cp:keywords/>
  <dc:description/>
  <cp:lastModifiedBy>Welsh, Erica L.</cp:lastModifiedBy>
  <cp:revision>21</cp:revision>
  <cp:lastPrinted>2026-04-26T21:01:00Z</cp:lastPrinted>
  <dcterms:created xsi:type="dcterms:W3CDTF">2026-04-21T03:11:00Z</dcterms:created>
  <dcterms:modified xsi:type="dcterms:W3CDTF">2026-06-29T13:57:00Z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DocID">
    <vt:lpwstr>328069879v2</vt:lpwstr>
  </property>
</Properties>
</file>